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55FEF2CA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  <w:r w:rsidR="009200B3">
        <w:rPr>
          <w:sz w:val="18"/>
          <w:szCs w:val="18"/>
        </w:rPr>
        <w:t xml:space="preserve"> </w:t>
      </w:r>
      <w:r w:rsidR="009200B3" w:rsidRPr="00FB56CB">
        <w:rPr>
          <w:i/>
          <w:color w:val="BFBFBF" w:themeColor="background1" w:themeShade="BF"/>
          <w:sz w:val="18"/>
          <w:szCs w:val="18"/>
        </w:rPr>
        <w:t>(navede se predmet javnega naročila)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029A3" w14:textId="77777777" w:rsidR="00CE630E" w:rsidRDefault="00CE630E">
      <w:r>
        <w:separator/>
      </w:r>
    </w:p>
  </w:endnote>
  <w:endnote w:type="continuationSeparator" w:id="0">
    <w:p w14:paraId="13174C45" w14:textId="77777777" w:rsidR="00CE630E" w:rsidRDefault="00CE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62FA36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EB0D55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1C53" w14:textId="77777777" w:rsidR="00CE630E" w:rsidRDefault="00CE630E">
      <w:r>
        <w:separator/>
      </w:r>
    </w:p>
  </w:footnote>
  <w:footnote w:type="continuationSeparator" w:id="0">
    <w:p w14:paraId="1F3F42D1" w14:textId="77777777" w:rsidR="00CE630E" w:rsidRDefault="00CE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1026E4D" w14:textId="4F31BFA4" w:rsidR="00C0552D" w:rsidRPr="003A4D30" w:rsidRDefault="009200B3" w:rsidP="00EB0D5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A4D30">
            <w:rPr>
              <w:rFonts w:cs="Arial"/>
              <w:color w:val="000000"/>
              <w:sz w:val="16"/>
              <w:szCs w:val="16"/>
            </w:rPr>
            <w:t xml:space="preserve">KONKURENČNI POSTOPEK S POGAJANJI – </w:t>
          </w:r>
          <w:r w:rsidR="00F318A6" w:rsidRPr="003A4D30">
            <w:rPr>
              <w:rFonts w:cs="Arial"/>
              <w:color w:val="000000"/>
              <w:sz w:val="16"/>
              <w:szCs w:val="16"/>
            </w:rPr>
            <w:t>2</w:t>
          </w:r>
          <w:r w:rsidRPr="003A4D30">
            <w:rPr>
              <w:rFonts w:cs="Arial"/>
              <w:color w:val="000000"/>
              <w:sz w:val="16"/>
              <w:szCs w:val="16"/>
            </w:rPr>
            <w:t>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10FFD37" w14:textId="77777777" w:rsidR="00C0552D" w:rsidRPr="003A4D3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271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5E00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055B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57D84"/>
    <w:rsid w:val="00367250"/>
    <w:rsid w:val="00370866"/>
    <w:rsid w:val="0037231D"/>
    <w:rsid w:val="003A1629"/>
    <w:rsid w:val="003A4D30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56AA4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200B3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55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318A6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B7BEB-9D20-4F59-ADC2-4DCA039BA2E7}">
  <ds:schemaRefs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AAF96-1E66-4A77-9086-4AAD55138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4F8A3A-3FF1-4F15-B1DA-DA1E1A75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379</Words>
  <Characters>2243</Characters>
  <Application>Microsoft Office Word</Application>
  <DocSecurity>0</DocSecurity>
  <Lines>18</Lines>
  <Paragraphs>5</Paragraphs>
  <ScaleCrop>false</ScaleCrop>
  <Company>ZRSBR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Klemen Vonča</cp:lastModifiedBy>
  <cp:revision>6</cp:revision>
  <cp:lastPrinted>2016-01-04T14:38:00Z</cp:lastPrinted>
  <dcterms:created xsi:type="dcterms:W3CDTF">2023-04-24T11:33:00Z</dcterms:created>
  <dcterms:modified xsi:type="dcterms:W3CDTF">2025-09-24T12:12:00Z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2415800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